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DB" w:rsidRPr="0084346F" w:rsidRDefault="00A768DB" w:rsidP="0084346F">
      <w:pPr>
        <w:pStyle w:val="NoSpacing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4346F">
        <w:rPr>
          <w:rFonts w:ascii="Times New Roman" w:hAnsi="Times New Roman"/>
          <w:b/>
          <w:color w:val="000000"/>
          <w:sz w:val="28"/>
          <w:szCs w:val="28"/>
        </w:rPr>
        <w:t>СОВЕТ ДЕПУТАТОВ БАРАТАЕВСКОГО СЕЛЬСОВЕТА</w:t>
      </w:r>
    </w:p>
    <w:p w:rsidR="00A768DB" w:rsidRPr="0084346F" w:rsidRDefault="00A768DB" w:rsidP="0084346F">
      <w:pPr>
        <w:pStyle w:val="NoSpacing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4346F">
        <w:rPr>
          <w:rFonts w:ascii="Times New Roman" w:hAnsi="Times New Roman"/>
          <w:b/>
          <w:color w:val="000000"/>
          <w:sz w:val="28"/>
          <w:szCs w:val="28"/>
        </w:rPr>
        <w:t>БОЛОТНИНСКОГО РАЙОНА НОВОСИБИРСКОЙ ОБЛАСТИ</w:t>
      </w:r>
    </w:p>
    <w:p w:rsidR="00A768DB" w:rsidRPr="0084346F" w:rsidRDefault="00A768DB" w:rsidP="0084346F">
      <w:pPr>
        <w:pStyle w:val="NoSpacing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A768DB" w:rsidRPr="0084346F" w:rsidRDefault="00A768DB" w:rsidP="0084346F">
      <w:pPr>
        <w:pStyle w:val="NoSpacing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768DB" w:rsidRPr="0084346F" w:rsidRDefault="00A768DB" w:rsidP="0084346F">
      <w:pPr>
        <w:pStyle w:val="NoSpacing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4346F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A768DB" w:rsidRPr="0084346F" w:rsidRDefault="00A768DB" w:rsidP="0084346F">
      <w:pPr>
        <w:pStyle w:val="NoSpacing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4346F">
        <w:rPr>
          <w:rFonts w:ascii="Times New Roman" w:hAnsi="Times New Roman"/>
          <w:b/>
          <w:color w:val="000000"/>
          <w:sz w:val="28"/>
          <w:szCs w:val="28"/>
        </w:rPr>
        <w:t>1-й сессии (шестого созыва)</w:t>
      </w:r>
    </w:p>
    <w:p w:rsidR="00A768DB" w:rsidRDefault="00A768DB" w:rsidP="0049731F">
      <w:pPr>
        <w:pStyle w:val="NoSpacing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30.09.2020                                                                                                 № 1</w:t>
      </w:r>
    </w:p>
    <w:p w:rsidR="00A768DB" w:rsidRDefault="00A768DB" w:rsidP="0049731F">
      <w:pPr>
        <w:pStyle w:val="NoSpacing"/>
        <w:rPr>
          <w:rFonts w:ascii="Times New Roman" w:hAnsi="Times New Roman"/>
          <w:color w:val="000000"/>
          <w:sz w:val="28"/>
          <w:szCs w:val="28"/>
        </w:rPr>
      </w:pPr>
    </w:p>
    <w:p w:rsidR="00A768DB" w:rsidRPr="00E631B0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информации председателя </w:t>
      </w:r>
      <w:r w:rsidRPr="00E631B0">
        <w:rPr>
          <w:rFonts w:ascii="Times New Roman" w:hAnsi="Times New Roman"/>
          <w:sz w:val="28"/>
          <w:szCs w:val="28"/>
        </w:rPr>
        <w:t xml:space="preserve"> избирательной комиссии </w:t>
      </w:r>
      <w:r>
        <w:rPr>
          <w:rFonts w:ascii="Times New Roman" w:hAnsi="Times New Roman"/>
          <w:sz w:val="28"/>
          <w:szCs w:val="28"/>
        </w:rPr>
        <w:t>Баратаевского</w:t>
      </w:r>
    </w:p>
    <w:p w:rsidR="00A768DB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E631B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об итогах выборов депутатов Совета депутатов </w:t>
      </w:r>
      <w:r>
        <w:rPr>
          <w:rFonts w:ascii="Times New Roman" w:hAnsi="Times New Roman"/>
          <w:sz w:val="28"/>
          <w:szCs w:val="28"/>
        </w:rPr>
        <w:t>Баратаевского</w:t>
      </w:r>
      <w:r w:rsidRPr="00E631B0">
        <w:rPr>
          <w:rFonts w:ascii="Times New Roman" w:hAnsi="Times New Roman"/>
          <w:sz w:val="28"/>
          <w:szCs w:val="28"/>
        </w:rPr>
        <w:t xml:space="preserve"> сельсовета Болотнинского района Ново</w:t>
      </w:r>
      <w:r>
        <w:rPr>
          <w:rFonts w:ascii="Times New Roman" w:hAnsi="Times New Roman"/>
          <w:sz w:val="28"/>
          <w:szCs w:val="28"/>
        </w:rPr>
        <w:t>сибирской области шестого созыва</w:t>
      </w:r>
    </w:p>
    <w:p w:rsidR="00A768DB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A768DB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A768DB" w:rsidRPr="00E631B0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Заслушав председателя</w:t>
      </w:r>
      <w:r w:rsidRPr="0091742C">
        <w:rPr>
          <w:rFonts w:ascii="Times New Roman" w:hAnsi="Times New Roman"/>
          <w:sz w:val="28"/>
          <w:szCs w:val="28"/>
        </w:rPr>
        <w:t xml:space="preserve"> </w:t>
      </w:r>
      <w:r w:rsidRPr="00E631B0">
        <w:rPr>
          <w:rFonts w:ascii="Times New Roman" w:hAnsi="Times New Roman"/>
          <w:sz w:val="28"/>
          <w:szCs w:val="28"/>
        </w:rPr>
        <w:t xml:space="preserve">избирательной комиссии </w:t>
      </w:r>
      <w:r>
        <w:rPr>
          <w:rFonts w:ascii="Times New Roman" w:hAnsi="Times New Roman"/>
          <w:sz w:val="28"/>
          <w:szCs w:val="28"/>
        </w:rPr>
        <w:t>Баратаевского</w:t>
      </w:r>
    </w:p>
    <w:p w:rsidR="00A768DB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E631B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об итогах выборов депутатов Совета депутатов </w:t>
      </w:r>
      <w:r>
        <w:rPr>
          <w:rFonts w:ascii="Times New Roman" w:hAnsi="Times New Roman"/>
          <w:sz w:val="28"/>
          <w:szCs w:val="28"/>
        </w:rPr>
        <w:t>Баратаевского</w:t>
      </w:r>
      <w:r w:rsidRPr="00E631B0">
        <w:rPr>
          <w:rFonts w:ascii="Times New Roman" w:hAnsi="Times New Roman"/>
          <w:sz w:val="28"/>
          <w:szCs w:val="28"/>
        </w:rPr>
        <w:t xml:space="preserve"> сельсовета Болотнинского района Ново</w:t>
      </w:r>
      <w:r>
        <w:rPr>
          <w:rFonts w:ascii="Times New Roman" w:hAnsi="Times New Roman"/>
          <w:sz w:val="28"/>
          <w:szCs w:val="28"/>
        </w:rPr>
        <w:t>сибирской области шестого созыва</w:t>
      </w: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Баратаевского сельсовета Болотнинского района Новосибирской области РЕШИЛ:</w:t>
      </w:r>
    </w:p>
    <w:p w:rsidR="00A768DB" w:rsidRPr="00E631B0" w:rsidRDefault="00A768DB" w:rsidP="0049731F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председателя</w:t>
      </w:r>
      <w:r w:rsidRPr="0091742C">
        <w:rPr>
          <w:rFonts w:ascii="Times New Roman" w:hAnsi="Times New Roman"/>
          <w:sz w:val="28"/>
          <w:szCs w:val="28"/>
        </w:rPr>
        <w:t xml:space="preserve"> </w:t>
      </w:r>
      <w:r w:rsidRPr="00E631B0">
        <w:rPr>
          <w:rFonts w:ascii="Times New Roman" w:hAnsi="Times New Roman"/>
          <w:sz w:val="28"/>
          <w:szCs w:val="28"/>
        </w:rPr>
        <w:t xml:space="preserve">избирательной комиссии </w:t>
      </w:r>
      <w:r>
        <w:rPr>
          <w:rFonts w:ascii="Times New Roman" w:hAnsi="Times New Roman"/>
          <w:sz w:val="28"/>
          <w:szCs w:val="28"/>
        </w:rPr>
        <w:t>Баратаевского</w:t>
      </w:r>
    </w:p>
    <w:p w:rsidR="00A768DB" w:rsidRDefault="00A768DB" w:rsidP="0049731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E631B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об итогах выборов депутатов Совета депутатов </w:t>
      </w:r>
      <w:r>
        <w:rPr>
          <w:rFonts w:ascii="Times New Roman" w:hAnsi="Times New Roman"/>
          <w:sz w:val="28"/>
          <w:szCs w:val="28"/>
        </w:rPr>
        <w:t>Баратаевского</w:t>
      </w:r>
      <w:r w:rsidRPr="00E631B0">
        <w:rPr>
          <w:rFonts w:ascii="Times New Roman" w:hAnsi="Times New Roman"/>
          <w:sz w:val="28"/>
          <w:szCs w:val="28"/>
        </w:rPr>
        <w:t xml:space="preserve"> сельсовета Болотнинского района Ново</w:t>
      </w:r>
      <w:r>
        <w:rPr>
          <w:rFonts w:ascii="Times New Roman" w:hAnsi="Times New Roman"/>
          <w:sz w:val="28"/>
          <w:szCs w:val="28"/>
        </w:rPr>
        <w:t>сибирской области шестого созыва принять к сведению.</w:t>
      </w: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Баратаевского сельсовета </w:t>
      </w:r>
    </w:p>
    <w:p w:rsidR="00A768DB" w:rsidRDefault="00A768DB" w:rsidP="0049731F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                                                   Новосибирской области                                                        Н.А.Дементьева</w:t>
      </w:r>
    </w:p>
    <w:p w:rsidR="00A768DB" w:rsidRDefault="00A768DB"/>
    <w:sectPr w:rsidR="00A768DB" w:rsidSect="00C0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A1078"/>
    <w:multiLevelType w:val="hybridMultilevel"/>
    <w:tmpl w:val="ADCCF1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567F"/>
    <w:rsid w:val="000F3A6A"/>
    <w:rsid w:val="0049731F"/>
    <w:rsid w:val="005C0D6D"/>
    <w:rsid w:val="0084346F"/>
    <w:rsid w:val="0091742C"/>
    <w:rsid w:val="00A768DB"/>
    <w:rsid w:val="00B6567F"/>
    <w:rsid w:val="00C04783"/>
    <w:rsid w:val="00E631B0"/>
    <w:rsid w:val="00FD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31F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9731F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497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196</Words>
  <Characters>1123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User</cp:lastModifiedBy>
  <cp:revision>3</cp:revision>
  <dcterms:created xsi:type="dcterms:W3CDTF">2020-09-30T15:57:00Z</dcterms:created>
  <dcterms:modified xsi:type="dcterms:W3CDTF">2020-10-01T08:26:00Z</dcterms:modified>
</cp:coreProperties>
</file>